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E6D54" w14:textId="77777777" w:rsidR="00882511" w:rsidRDefault="00882511">
      <w:pPr>
        <w:rPr>
          <w:rFonts w:ascii="Arial" w:hAnsi="Arial" w:cs="Arial"/>
          <w:sz w:val="40"/>
          <w:szCs w:val="40"/>
        </w:rPr>
      </w:pPr>
      <w:r>
        <w:rPr>
          <w:rFonts w:ascii="Univers 57 Condensed" w:hAnsi="Univers 57 Condensed"/>
          <w:noProof/>
          <w:color w:val="5F3D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710167" wp14:editId="304FB70B">
                <wp:simplePos x="0" y="0"/>
                <wp:positionH relativeFrom="column">
                  <wp:posOffset>95305</wp:posOffset>
                </wp:positionH>
                <wp:positionV relativeFrom="paragraph">
                  <wp:posOffset>1679547</wp:posOffset>
                </wp:positionV>
                <wp:extent cx="3659505" cy="1943100"/>
                <wp:effectExtent l="4445" t="2540" r="3175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9505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AD1862" w14:textId="77777777" w:rsidR="00882511" w:rsidRPr="0064148E" w:rsidRDefault="00882511" w:rsidP="00882511">
                            <w:pPr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</w:pPr>
                            <w:r w:rsidRPr="0064148E"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 xml:space="preserve">Titre de la note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>A</w:t>
                            </w:r>
                            <w:r w:rsidRPr="0064148E"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>rial 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>0</w:t>
                            </w:r>
                            <w:r w:rsidRPr="0064148E"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 xml:space="preserve"> points</w:t>
                            </w:r>
                          </w:p>
                          <w:p w14:paraId="428D1E99" w14:textId="77777777" w:rsidR="00882511" w:rsidRPr="00830E95" w:rsidRDefault="00882511" w:rsidP="00882511">
                            <w:pPr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14:paraId="3ADBB9DC" w14:textId="77777777" w:rsidR="00882511" w:rsidRPr="0064148E" w:rsidRDefault="00882511" w:rsidP="00882511">
                            <w:pPr>
                              <w:rPr>
                                <w:rFonts w:ascii="Arial" w:hAnsi="Arial" w:cs="Arial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4148E">
                              <w:rPr>
                                <w:rFonts w:ascii="Arial" w:hAnsi="Arial" w:cs="Arial"/>
                                <w:color w:val="000000"/>
                                <w:sz w:val="32"/>
                                <w:szCs w:val="32"/>
                              </w:rPr>
                              <w:t>Date Arial 18 points</w:t>
                            </w:r>
                          </w:p>
                          <w:p w14:paraId="1A760471" w14:textId="77777777" w:rsidR="00882511" w:rsidRDefault="00882511" w:rsidP="00882511"/>
                          <w:p w14:paraId="3C951C85" w14:textId="77777777" w:rsidR="00882511" w:rsidRPr="004638B8" w:rsidRDefault="00882511" w:rsidP="00882511">
                            <w:pPr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71016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7.5pt;margin-top:132.25pt;width:288.15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" filled="f" stroked="f">
                <v:textbox>
                  <w:txbxContent>
                    <w:p w14:paraId="23AD1862" w14:textId="77777777" w:rsidR="00882511" w:rsidRPr="0064148E" w:rsidRDefault="00882511" w:rsidP="00882511">
                      <w:pPr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</w:pPr>
                      <w:r w:rsidRPr="0064148E"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 xml:space="preserve">Titre de la note </w:t>
                      </w:r>
                      <w:r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>A</w:t>
                      </w:r>
                      <w:r w:rsidRPr="0064148E"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>rial 3</w:t>
                      </w:r>
                      <w:r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>0</w:t>
                      </w:r>
                      <w:r w:rsidRPr="0064148E"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 xml:space="preserve"> points</w:t>
                      </w:r>
                    </w:p>
                    <w:p w14:paraId="428D1E99" w14:textId="77777777" w:rsidR="00882511" w:rsidRPr="00830E95" w:rsidRDefault="00882511" w:rsidP="00882511">
                      <w:pPr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</w:p>
                    <w:p w14:paraId="3ADBB9DC" w14:textId="77777777" w:rsidR="00882511" w:rsidRPr="0064148E" w:rsidRDefault="00882511" w:rsidP="00882511">
                      <w:pPr>
                        <w:rPr>
                          <w:rFonts w:ascii="Arial" w:hAnsi="Arial" w:cs="Arial"/>
                          <w:color w:val="000000"/>
                          <w:sz w:val="32"/>
                          <w:szCs w:val="32"/>
                        </w:rPr>
                      </w:pPr>
                      <w:r w:rsidRPr="0064148E">
                        <w:rPr>
                          <w:rFonts w:ascii="Arial" w:hAnsi="Arial" w:cs="Arial"/>
                          <w:color w:val="000000"/>
                          <w:sz w:val="32"/>
                          <w:szCs w:val="32"/>
                        </w:rPr>
                        <w:t>Date Arial 18 points</w:t>
                      </w:r>
                    </w:p>
                    <w:p w14:paraId="1A760471" w14:textId="77777777" w:rsidR="00882511" w:rsidRDefault="00882511" w:rsidP="00882511"/>
                    <w:p w14:paraId="3C951C85" w14:textId="77777777" w:rsidR="00882511" w:rsidRPr="004638B8" w:rsidRDefault="00882511" w:rsidP="00882511">
                      <w:pPr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br w:type="page"/>
      </w:r>
    </w:p>
    <w:p w14:paraId="56653629" w14:textId="77777777" w:rsidR="00F55EA8" w:rsidRPr="00BC1746" w:rsidRDefault="00BC1746" w:rsidP="00F55EA8">
      <w:pPr>
        <w:rPr>
          <w:sz w:val="40"/>
          <w:szCs w:val="40"/>
        </w:rPr>
      </w:pPr>
      <w:r w:rsidRPr="002731F2">
        <w:rPr>
          <w:rFonts w:ascii="Arial" w:hAnsi="Arial" w:cs="Arial"/>
          <w:sz w:val="40"/>
          <w:szCs w:val="40"/>
        </w:rPr>
        <w:lastRenderedPageBreak/>
        <w:t xml:space="preserve">Titre 1 Arial 20 points </w:t>
      </w:r>
    </w:p>
    <w:p w14:paraId="03DBAC79" w14:textId="77777777" w:rsidR="008443DC" w:rsidRDefault="008443DC" w:rsidP="00F55EA8">
      <w:pPr>
        <w:tabs>
          <w:tab w:val="left" w:pos="5670"/>
        </w:tabs>
      </w:pPr>
    </w:p>
    <w:p w14:paraId="1D744ED0" w14:textId="77777777" w:rsidR="00EC4196" w:rsidRPr="00416D67" w:rsidRDefault="00EC4196" w:rsidP="00EC4196">
      <w:pPr>
        <w:tabs>
          <w:tab w:val="left" w:pos="5670"/>
        </w:tabs>
        <w:rPr>
          <w:rFonts w:ascii="Arial" w:hAnsi="Arial" w:cs="Arial"/>
          <w:sz w:val="28"/>
          <w:szCs w:val="28"/>
        </w:rPr>
      </w:pPr>
      <w:r w:rsidRPr="00416D67">
        <w:rPr>
          <w:rFonts w:ascii="Arial" w:hAnsi="Arial" w:cs="Arial"/>
          <w:sz w:val="28"/>
          <w:szCs w:val="28"/>
        </w:rPr>
        <w:t>Titre 2 Arial 14 points</w:t>
      </w:r>
    </w:p>
    <w:p w14:paraId="12004587" w14:textId="77777777" w:rsidR="00700E05" w:rsidRDefault="00700E05" w:rsidP="008443DC">
      <w:pPr>
        <w:tabs>
          <w:tab w:val="left" w:pos="5670"/>
        </w:tabs>
        <w:rPr>
          <w:rFonts w:ascii="Arial" w:hAnsi="Arial" w:cs="Arial"/>
        </w:rPr>
      </w:pPr>
    </w:p>
    <w:p w14:paraId="2F77F5DB" w14:textId="77777777" w:rsidR="00EC4196" w:rsidRPr="00416D67" w:rsidRDefault="00EC4196" w:rsidP="00EC4196">
      <w:pPr>
        <w:tabs>
          <w:tab w:val="left" w:pos="5670"/>
        </w:tabs>
        <w:rPr>
          <w:rFonts w:ascii="Arial" w:hAnsi="Arial" w:cs="Arial"/>
          <w:sz w:val="22"/>
          <w:szCs w:val="22"/>
        </w:rPr>
      </w:pPr>
      <w:r w:rsidRPr="00416D67">
        <w:rPr>
          <w:rFonts w:ascii="Arial" w:hAnsi="Arial" w:cs="Arial"/>
          <w:sz w:val="22"/>
          <w:szCs w:val="22"/>
        </w:rPr>
        <w:t>Texte Arial 11 points</w:t>
      </w:r>
    </w:p>
    <w:p w14:paraId="281F93AC" w14:textId="77777777" w:rsidR="008443DC" w:rsidRPr="008443DC" w:rsidRDefault="008443DC" w:rsidP="00EC4196">
      <w:pPr>
        <w:tabs>
          <w:tab w:val="left" w:pos="5670"/>
        </w:tabs>
        <w:ind w:right="-142"/>
        <w:rPr>
          <w:rFonts w:ascii="Arial" w:hAnsi="Arial" w:cs="Arial"/>
        </w:rPr>
      </w:pPr>
    </w:p>
    <w:sectPr w:rsidR="008443DC" w:rsidRPr="008443DC" w:rsidSect="0088251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55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E577F" w14:textId="77777777" w:rsidR="00CB4F80" w:rsidRDefault="00CB4F80">
      <w:r>
        <w:separator/>
      </w:r>
    </w:p>
  </w:endnote>
  <w:endnote w:type="continuationSeparator" w:id="0">
    <w:p w14:paraId="6C7DD1D9" w14:textId="77777777" w:rsidR="00CB4F80" w:rsidRDefault="00CB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Univers 57 Condens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5C079" w14:textId="77777777" w:rsidR="008A205F" w:rsidRDefault="008A205F" w:rsidP="008A205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9859A01" w14:textId="77777777" w:rsidR="008A205F" w:rsidRDefault="008A205F" w:rsidP="008A205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20F5C" w14:textId="77777777" w:rsidR="008A205F" w:rsidRPr="00545590" w:rsidRDefault="008A205F" w:rsidP="00545590">
    <w:pPr>
      <w:pStyle w:val="Pieddepage"/>
      <w:framePr w:wrap="around" w:vAnchor="text" w:hAnchor="page" w:x="10958" w:y="-43"/>
      <w:rPr>
        <w:rStyle w:val="Numrodepage"/>
        <w:rFonts w:ascii="Myriad Pro" w:hAnsi="Myriad Pro"/>
      </w:rPr>
    </w:pPr>
    <w:r w:rsidRPr="00545590">
      <w:rPr>
        <w:rStyle w:val="Numrodepage"/>
        <w:rFonts w:ascii="Myriad Pro" w:hAnsi="Myriad Pro"/>
      </w:rPr>
      <w:fldChar w:fldCharType="begin"/>
    </w:r>
    <w:r w:rsidRPr="00545590">
      <w:rPr>
        <w:rStyle w:val="Numrodepage"/>
        <w:rFonts w:ascii="Myriad Pro" w:hAnsi="Myriad Pro"/>
      </w:rPr>
      <w:instrText xml:space="preserve">PAGE  </w:instrText>
    </w:r>
    <w:r w:rsidRPr="00545590">
      <w:rPr>
        <w:rStyle w:val="Numrodepage"/>
        <w:rFonts w:ascii="Myriad Pro" w:hAnsi="Myriad Pro"/>
      </w:rPr>
      <w:fldChar w:fldCharType="separate"/>
    </w:r>
    <w:r w:rsidR="002473B7">
      <w:rPr>
        <w:rStyle w:val="Numrodepage"/>
        <w:rFonts w:ascii="Myriad Pro" w:hAnsi="Myriad Pro"/>
        <w:noProof/>
      </w:rPr>
      <w:t>1</w:t>
    </w:r>
    <w:r w:rsidRPr="00545590">
      <w:rPr>
        <w:rStyle w:val="Numrodepage"/>
        <w:rFonts w:ascii="Myriad Pro" w:hAnsi="Myriad Pro"/>
      </w:rPr>
      <w:fldChar w:fldCharType="end"/>
    </w:r>
  </w:p>
  <w:p w14:paraId="7A33FB22" w14:textId="77777777" w:rsidR="008A205F" w:rsidRPr="008443DC" w:rsidRDefault="008443DC" w:rsidP="00AF098F">
    <w:pPr>
      <w:pStyle w:val="Pieddepage"/>
      <w:ind w:right="141"/>
      <w:jc w:val="center"/>
      <w:rPr>
        <w:rFonts w:ascii="Arial" w:hAnsi="Arial" w:cs="Arial"/>
      </w:rPr>
    </w:pPr>
    <w:r w:rsidRPr="008443DC">
      <w:rPr>
        <w:rFonts w:ascii="Arial" w:hAnsi="Arial" w:cs="Arial"/>
      </w:rPr>
      <w:t>Centre national de la fonction publique territoriale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EE4D2" w14:textId="77777777" w:rsidR="00882511" w:rsidRDefault="00F26587" w:rsidP="00882511">
    <w:pPr>
      <w:pStyle w:val="Pieddepage"/>
      <w:tabs>
        <w:tab w:val="clear" w:pos="9072"/>
        <w:tab w:val="right" w:pos="8364"/>
      </w:tabs>
      <w:ind w:right="-142"/>
      <w:jc w:val="center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1C9C7B45" wp14:editId="3A31CDB3">
          <wp:simplePos x="0" y="0"/>
          <wp:positionH relativeFrom="page">
            <wp:posOffset>5933440</wp:posOffset>
          </wp:positionH>
          <wp:positionV relativeFrom="page">
            <wp:posOffset>9373707</wp:posOffset>
          </wp:positionV>
          <wp:extent cx="1109980" cy="886460"/>
          <wp:effectExtent l="0" t="0" r="0" b="2540"/>
          <wp:wrapNone/>
          <wp:docPr id="991334338" name="Image 2" descr="Une image contenant Graphique, Police, symbol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1334338" name="Image 2" descr="Une image contenant Graphique, Police, symbol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9980" cy="886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2511" w:rsidRPr="008443DC">
      <w:rPr>
        <w:rFonts w:ascii="Arial" w:hAnsi="Arial" w:cs="Arial"/>
      </w:rPr>
      <w:t>Centre national de la fonction publique territoriale</w:t>
    </w:r>
  </w:p>
  <w:p w14:paraId="03DD28E8" w14:textId="77777777" w:rsidR="00882511" w:rsidRDefault="0088251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77833" w14:textId="77777777" w:rsidR="00CB4F80" w:rsidRDefault="00CB4F80">
      <w:r>
        <w:separator/>
      </w:r>
    </w:p>
  </w:footnote>
  <w:footnote w:type="continuationSeparator" w:id="0">
    <w:p w14:paraId="033EEB1C" w14:textId="77777777" w:rsidR="00CB4F80" w:rsidRDefault="00CB4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0DE9B" w14:textId="77777777" w:rsidR="008A205F" w:rsidRDefault="00882511" w:rsidP="001B63C9">
    <w:pPr>
      <w:pStyle w:val="En-tte"/>
      <w:jc w:val="righ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28359C0" wp14:editId="2416D74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3600" cy="1004400"/>
          <wp:effectExtent l="0" t="0" r="0" b="0"/>
          <wp:wrapNone/>
          <wp:docPr id="565586405" name="Image 1" descr="Une image contenant croquis, blanc, conceptio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5586405" name="Image 1" descr="Une image contenant croquis, blanc, conception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4C20F" w14:textId="77777777" w:rsidR="00882511" w:rsidRDefault="00882511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4E2919" wp14:editId="208B572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2019600" cy="1512000"/>
          <wp:effectExtent l="0" t="0" r="0" b="0"/>
          <wp:wrapNone/>
          <wp:docPr id="82842526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9482025" name="Imag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9600" cy="15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F80"/>
    <w:rsid w:val="00001F81"/>
    <w:rsid w:val="0003505C"/>
    <w:rsid w:val="00081706"/>
    <w:rsid w:val="000B570A"/>
    <w:rsid w:val="000D7A58"/>
    <w:rsid w:val="00146FD5"/>
    <w:rsid w:val="00170406"/>
    <w:rsid w:val="001B63C9"/>
    <w:rsid w:val="001E6FE8"/>
    <w:rsid w:val="00216F8D"/>
    <w:rsid w:val="0023327F"/>
    <w:rsid w:val="002473B7"/>
    <w:rsid w:val="00247B4D"/>
    <w:rsid w:val="00250147"/>
    <w:rsid w:val="002731F2"/>
    <w:rsid w:val="002C0131"/>
    <w:rsid w:val="002D3818"/>
    <w:rsid w:val="002F5CC9"/>
    <w:rsid w:val="003116E1"/>
    <w:rsid w:val="0031230C"/>
    <w:rsid w:val="00344FBF"/>
    <w:rsid w:val="00345A88"/>
    <w:rsid w:val="00364E9F"/>
    <w:rsid w:val="003A7947"/>
    <w:rsid w:val="003A7E2D"/>
    <w:rsid w:val="00420415"/>
    <w:rsid w:val="004210C1"/>
    <w:rsid w:val="00426A85"/>
    <w:rsid w:val="004B2D8D"/>
    <w:rsid w:val="004B746C"/>
    <w:rsid w:val="004D2C0A"/>
    <w:rsid w:val="004E7021"/>
    <w:rsid w:val="00515049"/>
    <w:rsid w:val="00531967"/>
    <w:rsid w:val="00545590"/>
    <w:rsid w:val="005C15D3"/>
    <w:rsid w:val="005D0712"/>
    <w:rsid w:val="005D5ACE"/>
    <w:rsid w:val="006248E4"/>
    <w:rsid w:val="00626989"/>
    <w:rsid w:val="00626AE1"/>
    <w:rsid w:val="00636BEA"/>
    <w:rsid w:val="00683267"/>
    <w:rsid w:val="00692005"/>
    <w:rsid w:val="006A0271"/>
    <w:rsid w:val="006C63C9"/>
    <w:rsid w:val="006F190C"/>
    <w:rsid w:val="00700E05"/>
    <w:rsid w:val="00750519"/>
    <w:rsid w:val="00770776"/>
    <w:rsid w:val="007A0D38"/>
    <w:rsid w:val="007F17A4"/>
    <w:rsid w:val="007F18BE"/>
    <w:rsid w:val="00827E5E"/>
    <w:rsid w:val="008443DC"/>
    <w:rsid w:val="008668E8"/>
    <w:rsid w:val="0087360C"/>
    <w:rsid w:val="00875432"/>
    <w:rsid w:val="00882511"/>
    <w:rsid w:val="00887B2D"/>
    <w:rsid w:val="00894008"/>
    <w:rsid w:val="008A205F"/>
    <w:rsid w:val="008A3A96"/>
    <w:rsid w:val="00937D0E"/>
    <w:rsid w:val="00974096"/>
    <w:rsid w:val="009A51B2"/>
    <w:rsid w:val="009C50D2"/>
    <w:rsid w:val="009D1624"/>
    <w:rsid w:val="00A06126"/>
    <w:rsid w:val="00A23D6C"/>
    <w:rsid w:val="00A4143D"/>
    <w:rsid w:val="00AF098F"/>
    <w:rsid w:val="00B011EB"/>
    <w:rsid w:val="00B373CB"/>
    <w:rsid w:val="00B43CDF"/>
    <w:rsid w:val="00B5044A"/>
    <w:rsid w:val="00B56151"/>
    <w:rsid w:val="00B668C6"/>
    <w:rsid w:val="00BC1746"/>
    <w:rsid w:val="00BE0C3C"/>
    <w:rsid w:val="00C82DDC"/>
    <w:rsid w:val="00CB4F80"/>
    <w:rsid w:val="00CE268C"/>
    <w:rsid w:val="00CE2E93"/>
    <w:rsid w:val="00D0588E"/>
    <w:rsid w:val="00D51F45"/>
    <w:rsid w:val="00D752CD"/>
    <w:rsid w:val="00DA12BD"/>
    <w:rsid w:val="00DB66D8"/>
    <w:rsid w:val="00DC5798"/>
    <w:rsid w:val="00DE3006"/>
    <w:rsid w:val="00E152B9"/>
    <w:rsid w:val="00E35C10"/>
    <w:rsid w:val="00E83B10"/>
    <w:rsid w:val="00E83CDB"/>
    <w:rsid w:val="00E900DA"/>
    <w:rsid w:val="00EC4196"/>
    <w:rsid w:val="00EE0C27"/>
    <w:rsid w:val="00F030A2"/>
    <w:rsid w:val="00F26587"/>
    <w:rsid w:val="00F37A7B"/>
    <w:rsid w:val="00F4774C"/>
    <w:rsid w:val="00F55EA8"/>
    <w:rsid w:val="00F606D8"/>
    <w:rsid w:val="00FA7544"/>
    <w:rsid w:val="00FB2178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F516E"/>
  <w15:docId w15:val="{6440AC45-3101-45A8-BD4C-F50184441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2BD"/>
    <w:rPr>
      <w:color w:val="262626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CE268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E268C"/>
    <w:pPr>
      <w:tabs>
        <w:tab w:val="center" w:pos="4536"/>
        <w:tab w:val="right" w:pos="9072"/>
      </w:tabs>
    </w:pPr>
  </w:style>
  <w:style w:type="paragraph" w:customStyle="1" w:styleId="Paragraphestandard">
    <w:name w:val="[Paragraphe standard]"/>
    <w:basedOn w:val="Normal"/>
    <w:rsid w:val="00CE268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titre">
    <w:name w:val="titre"/>
    <w:basedOn w:val="Normal"/>
    <w:rsid w:val="004210C1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 w:cs="Century Gothic"/>
      <w:b/>
      <w:bCs/>
      <w:color w:val="000000"/>
      <w:sz w:val="40"/>
      <w:szCs w:val="40"/>
    </w:rPr>
  </w:style>
  <w:style w:type="character" w:styleId="Numrodepage">
    <w:name w:val="page number"/>
    <w:basedOn w:val="Policepardfaut"/>
    <w:rsid w:val="008A2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ssetj\OneDrive%20-%20CNFPT\Documents\03-COMMUNICATION\RESEAU_COM\Chartes%20graphiques\2024\modele-livret-portrait_2024_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CDD40C-E776-D34F-B3A8-B7E515D88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modele-livret-portrait_2024_0.dotx</Template>
  <TotalTime>1</TotalTime>
  <Pages>2</Pages>
  <Words>14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fiche_portrait_rouge_institutionnel</vt:lpstr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fiche_portrait_rouge_institutionnel</dc:title>
  <dc:subject/>
  <dc:creator>PASSET Jonathan</dc:creator>
  <cp:keywords/>
  <dc:description/>
  <cp:lastModifiedBy>PASSET Jonathan</cp:lastModifiedBy>
  <cp:revision>1</cp:revision>
  <cp:lastPrinted>2024-10-10T15:43:00Z</cp:lastPrinted>
  <dcterms:created xsi:type="dcterms:W3CDTF">2024-11-21T12:42:00Z</dcterms:created>
  <dcterms:modified xsi:type="dcterms:W3CDTF">2024-11-21T12:43:00Z</dcterms:modified>
</cp:coreProperties>
</file>